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E64C" w14:textId="77777777" w:rsidR="000B7CD1" w:rsidRDefault="000B7CD1" w:rsidP="000B7CD1">
      <w:pPr>
        <w:pStyle w:val="NoSpacing"/>
      </w:pPr>
      <w:r>
        <w:rPr>
          <w:u w:val="single"/>
        </w:rPr>
        <w:t>John GRIFFON</w:t>
      </w:r>
      <w:r>
        <w:t xml:space="preserve">    </w:t>
      </w:r>
      <w:proofErr w:type="gramStart"/>
      <w:r>
        <w:t xml:space="preserve">   (</w:t>
      </w:r>
      <w:proofErr w:type="gramEnd"/>
      <w:r>
        <w:t>fl.1436)</w:t>
      </w:r>
    </w:p>
    <w:p w14:paraId="40BEC00F" w14:textId="77777777" w:rsidR="000B7CD1" w:rsidRDefault="000B7CD1" w:rsidP="000B7CD1">
      <w:pPr>
        <w:pStyle w:val="NoSpacing"/>
      </w:pPr>
    </w:p>
    <w:p w14:paraId="70DAE01B" w14:textId="77777777" w:rsidR="000B7CD1" w:rsidRDefault="000B7CD1" w:rsidP="000B7CD1">
      <w:pPr>
        <w:pStyle w:val="NoSpacing"/>
      </w:pPr>
    </w:p>
    <w:p w14:paraId="17D451CA" w14:textId="77777777" w:rsidR="000B7CD1" w:rsidRDefault="000B7CD1" w:rsidP="000B7CD1">
      <w:pPr>
        <w:pStyle w:val="NoSpacing"/>
      </w:pPr>
      <w:r>
        <w:t xml:space="preserve">Son of Nicholas </w:t>
      </w:r>
      <w:proofErr w:type="gramStart"/>
      <w:r>
        <w:t>Griffon(</w:t>
      </w:r>
      <w:proofErr w:type="gramEnd"/>
      <w:r>
        <w:t>d.1436)(q.v.).</w:t>
      </w:r>
    </w:p>
    <w:p w14:paraId="47526E1A" w14:textId="77777777" w:rsidR="000B7CD1" w:rsidRDefault="000B7CD1" w:rsidP="000B7CD1">
      <w:pPr>
        <w:pStyle w:val="NoSpacing"/>
      </w:pPr>
      <w:r>
        <w:t xml:space="preserve">( </w:t>
      </w:r>
      <w:hyperlink r:id="rId6" w:history="1">
        <w:r w:rsidRPr="0027386C">
          <w:rPr>
            <w:rStyle w:val="Hyperlink"/>
          </w:rPr>
          <w:t>https://inquisitionspostmortem.ac.uk/view/inquisition/25-108/</w:t>
        </w:r>
      </w:hyperlink>
      <w:r>
        <w:t xml:space="preserve"> )</w:t>
      </w:r>
    </w:p>
    <w:p w14:paraId="4056AC5E" w14:textId="77777777" w:rsidR="000B7CD1" w:rsidRDefault="000B7CD1" w:rsidP="000B7CD1">
      <w:pPr>
        <w:pStyle w:val="NoSpacing"/>
      </w:pPr>
    </w:p>
    <w:p w14:paraId="581F7294" w14:textId="77777777" w:rsidR="000B7CD1" w:rsidRDefault="000B7CD1" w:rsidP="000B7CD1">
      <w:pPr>
        <w:pStyle w:val="NoSpacing"/>
      </w:pPr>
    </w:p>
    <w:p w14:paraId="497B8F33" w14:textId="77777777" w:rsidR="000B7CD1" w:rsidRDefault="000B7CD1" w:rsidP="000B7CD1">
      <w:pPr>
        <w:pStyle w:val="NoSpacing"/>
      </w:pPr>
      <w:r>
        <w:t xml:space="preserve">      ca.</w:t>
      </w:r>
      <w:r>
        <w:tab/>
        <w:t>1424</w:t>
      </w:r>
      <w:r>
        <w:tab/>
        <w:t>He was born.   (ibid.)</w:t>
      </w:r>
    </w:p>
    <w:p w14:paraId="243185E6" w14:textId="77777777" w:rsidR="000B7CD1" w:rsidRDefault="000B7CD1" w:rsidP="000B7CD1">
      <w:pPr>
        <w:pStyle w:val="NoSpacing"/>
      </w:pPr>
      <w:r>
        <w:t>12 Oct.1436</w:t>
      </w:r>
      <w:r>
        <w:tab/>
        <w:t xml:space="preserve">His father </w:t>
      </w:r>
      <w:proofErr w:type="gramStart"/>
      <w:r>
        <w:t>died</w:t>
      </w:r>
      <w:proofErr w:type="gramEnd"/>
      <w:r>
        <w:t xml:space="preserve"> and he inherited his lands.   (ibid.)</w:t>
      </w:r>
    </w:p>
    <w:p w14:paraId="1AEA9163" w14:textId="77777777" w:rsidR="000B7CD1" w:rsidRDefault="000B7CD1" w:rsidP="000B7CD1">
      <w:pPr>
        <w:pStyle w:val="NoSpacing"/>
      </w:pPr>
    </w:p>
    <w:p w14:paraId="33D84BB9" w14:textId="77777777" w:rsidR="000B7CD1" w:rsidRDefault="000B7CD1" w:rsidP="000B7CD1">
      <w:pPr>
        <w:pStyle w:val="NoSpacing"/>
      </w:pPr>
    </w:p>
    <w:p w14:paraId="0BDDB9FF" w14:textId="77777777" w:rsidR="000B7CD1" w:rsidRDefault="000B7CD1" w:rsidP="000B7CD1">
      <w:pPr>
        <w:pStyle w:val="NoSpacing"/>
      </w:pPr>
      <w:r>
        <w:t>19 May 2023</w:t>
      </w:r>
    </w:p>
    <w:p w14:paraId="776CFA5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6A30B" w14:textId="77777777" w:rsidR="000B7CD1" w:rsidRDefault="000B7CD1" w:rsidP="009139A6">
      <w:r>
        <w:separator/>
      </w:r>
    </w:p>
  </w:endnote>
  <w:endnote w:type="continuationSeparator" w:id="0">
    <w:p w14:paraId="4A6A2497" w14:textId="77777777" w:rsidR="000B7CD1" w:rsidRDefault="000B7CD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07BE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469D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FB4C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DEC8C" w14:textId="77777777" w:rsidR="000B7CD1" w:rsidRDefault="000B7CD1" w:rsidP="009139A6">
      <w:r>
        <w:separator/>
      </w:r>
    </w:p>
  </w:footnote>
  <w:footnote w:type="continuationSeparator" w:id="0">
    <w:p w14:paraId="329A7749" w14:textId="77777777" w:rsidR="000B7CD1" w:rsidRDefault="000B7CD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1C6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C4A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85B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CD1"/>
    <w:rsid w:val="000666E0"/>
    <w:rsid w:val="000B7CD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DD9861"/>
  <w15:chartTrackingRefBased/>
  <w15:docId w15:val="{8A79E21A-FB9B-44EE-A574-5B776CF69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7C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25-108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2023-05-19T15:09:00Z</dcterms:created>
  <dcterms:modified xsi:type="dcterms:W3CDTF">2023-05-19T15:09:00Z</dcterms:modified>
</cp:coreProperties>
</file>